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3039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30391">
              <w:rPr>
                <w:b/>
                <w:sz w:val="26"/>
                <w:szCs w:val="26"/>
                <w:lang w:val="en-US"/>
              </w:rPr>
              <w:t>203C_102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30391" w:rsidRDefault="00E7276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30391">
              <w:rPr>
                <w:b/>
                <w:sz w:val="26"/>
                <w:szCs w:val="26"/>
                <w:lang w:val="en-US"/>
              </w:rPr>
              <w:t>2029681</w:t>
            </w:r>
            <w:r w:rsidR="00C44B8B" w:rsidRPr="0023039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12A38">
        <w:rPr>
          <w:b/>
          <w:sz w:val="26"/>
          <w:szCs w:val="26"/>
        </w:rPr>
        <w:t>(</w:t>
      </w:r>
      <w:r w:rsidR="00E72760" w:rsidRPr="00E43691">
        <w:rPr>
          <w:b/>
          <w:sz w:val="26"/>
          <w:szCs w:val="26"/>
        </w:rPr>
        <w:t>Траверса ТН9 3.407.1-136.3-28</w:t>
      </w:r>
      <w:r w:rsidR="00212A38">
        <w:rPr>
          <w:b/>
          <w:sz w:val="26"/>
          <w:szCs w:val="26"/>
        </w:rPr>
        <w:t>)</w:t>
      </w:r>
      <w:r w:rsidR="00B813A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813A8">
        <w:rPr>
          <w:b/>
          <w:sz w:val="26"/>
          <w:szCs w:val="26"/>
          <w:u w:val="single"/>
        </w:rPr>
        <w:t>203</w:t>
      </w:r>
      <w:r w:rsidR="00F115B9" w:rsidRPr="00B813A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43691">
        <w:rPr>
          <w:sz w:val="24"/>
          <w:szCs w:val="24"/>
        </w:rPr>
        <w:t xml:space="preserve">требования, характеристики </w:t>
      </w:r>
      <w:r w:rsidR="00D601A5" w:rsidRPr="00E43691">
        <w:rPr>
          <w:sz w:val="24"/>
          <w:szCs w:val="24"/>
        </w:rPr>
        <w:t>траверс</w:t>
      </w:r>
      <w:r w:rsidR="004F4E9E" w:rsidRPr="00E43691">
        <w:rPr>
          <w:sz w:val="24"/>
          <w:szCs w:val="24"/>
        </w:rPr>
        <w:t xml:space="preserve"> должны соответствовать </w:t>
      </w:r>
      <w:r w:rsidR="001759FB" w:rsidRPr="00E43691">
        <w:rPr>
          <w:sz w:val="24"/>
          <w:szCs w:val="24"/>
        </w:rPr>
        <w:t>требованиям</w:t>
      </w:r>
      <w:bookmarkStart w:id="1" w:name="Поле4"/>
      <w:r w:rsidR="00B813A8">
        <w:rPr>
          <w:sz w:val="24"/>
          <w:szCs w:val="24"/>
        </w:rPr>
        <w:t xml:space="preserve"> </w:t>
      </w:r>
      <w:r w:rsidR="00E43691" w:rsidRPr="00E43691">
        <w:rPr>
          <w:sz w:val="24"/>
          <w:szCs w:val="24"/>
        </w:rPr>
        <w:t>Т</w:t>
      </w:r>
      <w:r w:rsidR="00E72760" w:rsidRPr="00E43691">
        <w:rPr>
          <w:sz w:val="24"/>
          <w:szCs w:val="24"/>
        </w:rPr>
        <w:t>ипового проекта 3.407.1-136.3-28</w:t>
      </w:r>
      <w:r w:rsidR="0073431B" w:rsidRPr="00E4369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33F40" w:rsidRDefault="00033F40" w:rsidP="00033F4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33F40" w:rsidRDefault="00033F40" w:rsidP="00033F4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33F40" w:rsidRDefault="00033F40" w:rsidP="00033F4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33F40" w:rsidRDefault="00033F40" w:rsidP="00033F4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3F40" w:rsidRDefault="00033F40" w:rsidP="00033F4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33F40" w:rsidRPr="00B813A8" w:rsidRDefault="00B813A8" w:rsidP="00B813A8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color w:val="FF0000"/>
          <w:sz w:val="24"/>
          <w:szCs w:val="24"/>
        </w:rPr>
      </w:pPr>
      <w:r w:rsidRPr="00B813A8">
        <w:rPr>
          <w:sz w:val="24"/>
          <w:szCs w:val="24"/>
        </w:rPr>
        <w:t>Типового проекта 3.407.1-136.3-28</w:t>
      </w:r>
      <w:r w:rsidR="00033F40" w:rsidRPr="00B813A8">
        <w:rPr>
          <w:sz w:val="26"/>
          <w:szCs w:val="26"/>
        </w:rPr>
        <w:t>;</w:t>
      </w:r>
    </w:p>
    <w:p w:rsidR="00033F40" w:rsidRDefault="00033F40" w:rsidP="00033F4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33F40" w:rsidRDefault="00033F40" w:rsidP="00033F4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33F40" w:rsidRDefault="00033F40" w:rsidP="00033F4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33F40" w:rsidRDefault="00033F40" w:rsidP="00033F4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33F40" w:rsidRDefault="00033F40" w:rsidP="00033F4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33F40" w:rsidRDefault="00033F40" w:rsidP="00033F4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33F40" w:rsidRDefault="00033F40" w:rsidP="00033F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77E" w:rsidRDefault="00C8377E">
      <w:r>
        <w:separator/>
      </w:r>
    </w:p>
  </w:endnote>
  <w:endnote w:type="continuationSeparator" w:id="0">
    <w:p w:rsidR="00C8377E" w:rsidRDefault="00C8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77E" w:rsidRDefault="00C8377E">
      <w:r>
        <w:separator/>
      </w:r>
    </w:p>
  </w:footnote>
  <w:footnote w:type="continuationSeparator" w:id="0">
    <w:p w:rsidR="00C8377E" w:rsidRDefault="00C83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582776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6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F40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A38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0391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6FAA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8B2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0BAB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6D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3B9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3A8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77E"/>
    <w:rsid w:val="00C84F91"/>
    <w:rsid w:val="00C87569"/>
    <w:rsid w:val="00C876E5"/>
    <w:rsid w:val="00C900FB"/>
    <w:rsid w:val="00C90BE0"/>
    <w:rsid w:val="00C9178E"/>
    <w:rsid w:val="00C92768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3691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760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9BB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2B5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74A206-CFA9-486D-AF17-128B78B8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11C35C-861B-4B03-8711-3317AB7FA2D2}"/>
</file>

<file path=customXml/itemProps2.xml><?xml version="1.0" encoding="utf-8"?>
<ds:datastoreItem xmlns:ds="http://schemas.openxmlformats.org/officeDocument/2006/customXml" ds:itemID="{D3BE7A09-A235-4672-A7FD-155C4CF41B99}"/>
</file>

<file path=customXml/itemProps3.xml><?xml version="1.0" encoding="utf-8"?>
<ds:datastoreItem xmlns:ds="http://schemas.openxmlformats.org/officeDocument/2006/customXml" ds:itemID="{A8E78FB4-54E4-4F90-B32C-8A31B48B9A0F}"/>
</file>

<file path=customXml/itemProps4.xml><?xml version="1.0" encoding="utf-8"?>
<ds:datastoreItem xmlns:ds="http://schemas.openxmlformats.org/officeDocument/2006/customXml" ds:itemID="{7F203DC0-4D91-4378-BC91-680BB23D96C4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27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2015-04-23T12:42:00Z</dcterms:created>
  <dcterms:modified xsi:type="dcterms:W3CDTF">2015-09-28T17:15:00Z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